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5FF14" w14:textId="77777777" w:rsidR="00952B9F" w:rsidRDefault="00952B9F" w:rsidP="00952B9F">
      <w:pPr>
        <w:pStyle w:val="NoSpacing"/>
      </w:pPr>
      <w:r w:rsidRPr="00952B9F">
        <w:rPr>
          <w:u w:val="single"/>
        </w:rPr>
        <w:t>John ROSSE</w:t>
      </w:r>
      <w:r>
        <w:t xml:space="preserve">   </w:t>
      </w:r>
      <w:proofErr w:type="gramStart"/>
      <w:r>
        <w:t xml:space="preserve">   (</w:t>
      </w:r>
      <w:proofErr w:type="gramEnd"/>
      <w:r>
        <w:t>fl.1496)</w:t>
      </w:r>
    </w:p>
    <w:p w14:paraId="4F478518" w14:textId="77777777" w:rsidR="00952B9F" w:rsidRDefault="00952B9F" w:rsidP="00952B9F">
      <w:pPr>
        <w:pStyle w:val="NoSpacing"/>
      </w:pPr>
      <w:r>
        <w:t>of Routh, Yorkshire. Esquire.</w:t>
      </w:r>
    </w:p>
    <w:p w14:paraId="05C9D9F7" w14:textId="77777777" w:rsidR="00952B9F" w:rsidRDefault="00952B9F" w:rsidP="00952B9F">
      <w:pPr>
        <w:pStyle w:val="NoSpacing"/>
      </w:pPr>
    </w:p>
    <w:p w14:paraId="2BBB8FF4" w14:textId="77777777" w:rsidR="00952B9F" w:rsidRDefault="00952B9F" w:rsidP="00952B9F">
      <w:pPr>
        <w:pStyle w:val="NoSpacing"/>
      </w:pPr>
    </w:p>
    <w:p w14:paraId="558E5875" w14:textId="77777777" w:rsidR="00952B9F" w:rsidRDefault="00952B9F" w:rsidP="00952B9F">
      <w:pPr>
        <w:pStyle w:val="NoSpacing"/>
      </w:pPr>
      <w:r>
        <w:t>21 Dec.1496</w:t>
      </w:r>
      <w:r>
        <w:tab/>
        <w:t xml:space="preserve">He presented Roger </w:t>
      </w:r>
      <w:proofErr w:type="spellStart"/>
      <w:r>
        <w:t>Hathfeld</w:t>
      </w:r>
      <w:proofErr w:type="spellEnd"/>
      <w:r>
        <w:t>(q.v.) to the Rectory of Routh.</w:t>
      </w:r>
    </w:p>
    <w:p w14:paraId="50E47205" w14:textId="77777777" w:rsidR="00952B9F" w:rsidRDefault="00952B9F" w:rsidP="00952B9F">
      <w:pPr>
        <w:pStyle w:val="NoSpacing"/>
        <w:ind w:left="1440"/>
      </w:pPr>
      <w:r w:rsidRPr="00771D70">
        <w:t xml:space="preserve">(“The Register of Thomas </w:t>
      </w:r>
      <w:proofErr w:type="spellStart"/>
      <w:r w:rsidRPr="00771D70">
        <w:t>Rotherham</w:t>
      </w:r>
      <w:proofErr w:type="spellEnd"/>
      <w:r w:rsidRPr="00771D70">
        <w:t xml:space="preserve">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</w:t>
      </w:r>
      <w:r>
        <w:t>1</w:t>
      </w:r>
      <w:r w:rsidRPr="00771D70">
        <w:t>)</w:t>
      </w:r>
    </w:p>
    <w:p w14:paraId="66F70AC6" w14:textId="77777777" w:rsidR="00952B9F" w:rsidRDefault="00952B9F" w:rsidP="00952B9F">
      <w:pPr>
        <w:pStyle w:val="NoSpacing"/>
      </w:pPr>
    </w:p>
    <w:p w14:paraId="2E65296B" w14:textId="77777777" w:rsidR="00952B9F" w:rsidRDefault="00952B9F" w:rsidP="00952B9F">
      <w:pPr>
        <w:pStyle w:val="NoSpacing"/>
      </w:pPr>
    </w:p>
    <w:p w14:paraId="79F2BF64" w14:textId="77777777" w:rsidR="00952B9F" w:rsidRDefault="00952B9F" w:rsidP="00952B9F">
      <w:pPr>
        <w:pStyle w:val="NoSpacing"/>
      </w:pPr>
      <w:r>
        <w:t>10 November 2022</w:t>
      </w:r>
    </w:p>
    <w:p w14:paraId="3A544A7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C6ECF" w14:textId="77777777" w:rsidR="00B623B5" w:rsidRDefault="00B623B5" w:rsidP="009139A6">
      <w:r>
        <w:separator/>
      </w:r>
    </w:p>
  </w:endnote>
  <w:endnote w:type="continuationSeparator" w:id="0">
    <w:p w14:paraId="256A4C93" w14:textId="77777777" w:rsidR="00B623B5" w:rsidRDefault="00B623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DDC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2E7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7F9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6ACD9" w14:textId="77777777" w:rsidR="00B623B5" w:rsidRDefault="00B623B5" w:rsidP="009139A6">
      <w:r>
        <w:separator/>
      </w:r>
    </w:p>
  </w:footnote>
  <w:footnote w:type="continuationSeparator" w:id="0">
    <w:p w14:paraId="509B82B6" w14:textId="77777777" w:rsidR="00B623B5" w:rsidRDefault="00B623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5AB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E1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2F2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B9F"/>
    <w:rsid w:val="000666E0"/>
    <w:rsid w:val="002510B7"/>
    <w:rsid w:val="005C130B"/>
    <w:rsid w:val="00826F5C"/>
    <w:rsid w:val="009139A6"/>
    <w:rsid w:val="009448BB"/>
    <w:rsid w:val="00947624"/>
    <w:rsid w:val="00952B9F"/>
    <w:rsid w:val="00A3176C"/>
    <w:rsid w:val="00AE65F8"/>
    <w:rsid w:val="00B623B5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78116"/>
  <w15:chartTrackingRefBased/>
  <w15:docId w15:val="{8F6780CE-1B09-4CE2-B335-1E0BCFD0B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2023-02-12T21:43:00Z</dcterms:created>
  <dcterms:modified xsi:type="dcterms:W3CDTF">2023-02-12T21:43:00Z</dcterms:modified>
</cp:coreProperties>
</file>